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28361790" w:rsidR="00280441" w:rsidRDefault="00280441" w:rsidP="002B14A3">
      <w:pPr>
        <w:spacing w:before="0" w:after="0" w:line="283" w:lineRule="auto"/>
        <w:ind w:left="1440" w:hanging="1440"/>
      </w:pPr>
      <w:r>
        <w:t xml:space="preserve">Tender For: </w:t>
      </w:r>
      <w:r>
        <w:tab/>
      </w:r>
      <w:r>
        <w:tab/>
      </w:r>
      <w:r w:rsidR="002B14A3" w:rsidRPr="002B14A3">
        <w:t>Framework for Technology and Capability Roadmap for In-Vitro Diagnostic Technologies</w:t>
      </w:r>
    </w:p>
    <w:p w14:paraId="56F71B64" w14:textId="278EBE2A" w:rsidR="00E432B2" w:rsidRDefault="00280441" w:rsidP="00280441">
      <w:pPr>
        <w:spacing w:before="0" w:after="0" w:line="283" w:lineRule="auto"/>
      </w:pPr>
      <w:r>
        <w:t xml:space="preserve">Tender Ref number: </w:t>
      </w:r>
      <w:r>
        <w:tab/>
      </w:r>
      <w:r w:rsidR="00E43554">
        <w:t>2248</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BDB36" w14:textId="77777777" w:rsidR="00BB0212" w:rsidRDefault="00BB0212" w:rsidP="00BD4076">
      <w:pPr>
        <w:spacing w:before="0" w:after="0" w:line="240" w:lineRule="auto"/>
      </w:pPr>
      <w:r>
        <w:separator/>
      </w:r>
    </w:p>
  </w:endnote>
  <w:endnote w:type="continuationSeparator" w:id="0">
    <w:p w14:paraId="4C6E163D" w14:textId="77777777" w:rsidR="00BB0212" w:rsidRDefault="00BB0212"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BAE6C" w14:textId="77777777" w:rsidR="00BB0212" w:rsidRDefault="00BB0212" w:rsidP="00BD4076">
      <w:pPr>
        <w:spacing w:before="0" w:after="0" w:line="240" w:lineRule="auto"/>
      </w:pPr>
      <w:r>
        <w:separator/>
      </w:r>
    </w:p>
  </w:footnote>
  <w:footnote w:type="continuationSeparator" w:id="0">
    <w:p w14:paraId="56F5CDE5" w14:textId="77777777" w:rsidR="00BB0212" w:rsidRDefault="00BB0212"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37F64"/>
    <w:rsid w:val="001569F5"/>
    <w:rsid w:val="0016406E"/>
    <w:rsid w:val="00177928"/>
    <w:rsid w:val="001A31BA"/>
    <w:rsid w:val="0021591F"/>
    <w:rsid w:val="002208A4"/>
    <w:rsid w:val="00280441"/>
    <w:rsid w:val="002948FC"/>
    <w:rsid w:val="002A247E"/>
    <w:rsid w:val="002A525B"/>
    <w:rsid w:val="002B14A3"/>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B0212"/>
    <w:rsid w:val="00BD4076"/>
    <w:rsid w:val="00BE5EC2"/>
    <w:rsid w:val="00C35EE3"/>
    <w:rsid w:val="00C77C9E"/>
    <w:rsid w:val="00CD1604"/>
    <w:rsid w:val="00CE1A36"/>
    <w:rsid w:val="00CE5717"/>
    <w:rsid w:val="00D30AA2"/>
    <w:rsid w:val="00D348C2"/>
    <w:rsid w:val="00D52C65"/>
    <w:rsid w:val="00D62849"/>
    <w:rsid w:val="00D72A48"/>
    <w:rsid w:val="00D72D0A"/>
    <w:rsid w:val="00DB5031"/>
    <w:rsid w:val="00DB5E71"/>
    <w:rsid w:val="00E27BFB"/>
    <w:rsid w:val="00E432B2"/>
    <w:rsid w:val="00E43554"/>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EC593-68A1-4F7E-854B-600776F9B410}">
  <ds:schemaRefs>
    <ds:schemaRef ds:uri="http://schemas.microsoft.com/sharepoint/v3/contenttype/forms"/>
  </ds:schemaRefs>
</ds:datastoreItem>
</file>

<file path=customXml/itemProps4.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137</TotalTime>
  <Pages>4</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Ben Westwood</cp:lastModifiedBy>
  <cp:revision>5</cp:revision>
  <cp:lastPrinted>2019-04-08T12:19:00Z</cp:lastPrinted>
  <dcterms:created xsi:type="dcterms:W3CDTF">2019-11-15T12:21:00Z</dcterms:created>
  <dcterms:modified xsi:type="dcterms:W3CDTF">2021-09-16T07:50:00Z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